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07A99" w14:textId="7F93BBEA" w:rsidR="00A22BB4" w:rsidRDefault="00A22BB4" w:rsidP="00A22BB4">
      <w:pPr>
        <w:pStyle w:val="NoSpacing"/>
      </w:pPr>
      <w:r>
        <w:rPr>
          <w:u w:val="single"/>
        </w:rPr>
        <w:t>Hugh WARENERE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53</w:t>
      </w:r>
      <w:r>
        <w:t>)</w:t>
      </w:r>
    </w:p>
    <w:p w14:paraId="240C10BB" w14:textId="12893F8B" w:rsidR="00A22BB4" w:rsidRDefault="00A22BB4" w:rsidP="00A22BB4">
      <w:pPr>
        <w:pStyle w:val="NoSpacing"/>
      </w:pPr>
      <w:r>
        <w:t xml:space="preserve">of Canterbury. </w:t>
      </w:r>
      <w:r>
        <w:t>Barber.</w:t>
      </w:r>
    </w:p>
    <w:p w14:paraId="7DEAA4E8" w14:textId="77777777" w:rsidR="00A22BB4" w:rsidRDefault="00A22BB4" w:rsidP="00A22BB4">
      <w:pPr>
        <w:pStyle w:val="NoSpacing"/>
      </w:pPr>
    </w:p>
    <w:p w14:paraId="2DC5435B" w14:textId="77777777" w:rsidR="00A22BB4" w:rsidRDefault="00A22BB4" w:rsidP="00A22BB4">
      <w:pPr>
        <w:pStyle w:val="NoSpacing"/>
      </w:pPr>
    </w:p>
    <w:p w14:paraId="03B5C344" w14:textId="363C0565" w:rsidR="00A22BB4" w:rsidRDefault="00A22BB4" w:rsidP="00A22BB4">
      <w:pPr>
        <w:pStyle w:val="NoSpacing"/>
      </w:pPr>
      <w:r>
        <w:tab/>
        <w:t>14</w:t>
      </w:r>
      <w:r>
        <w:t>53</w:t>
      </w:r>
      <w:bookmarkStart w:id="0" w:name="_GoBack"/>
      <w:bookmarkEnd w:id="0"/>
      <w:r>
        <w:tab/>
        <w:t>He became a Freeman by redemption.   (Cowper p.308)</w:t>
      </w:r>
    </w:p>
    <w:p w14:paraId="6F10CCEF" w14:textId="77777777" w:rsidR="00A22BB4" w:rsidRDefault="00A22BB4" w:rsidP="00A22BB4">
      <w:pPr>
        <w:pStyle w:val="NoSpacing"/>
      </w:pPr>
    </w:p>
    <w:p w14:paraId="7292E6BB" w14:textId="77777777" w:rsidR="00A22BB4" w:rsidRDefault="00A22BB4" w:rsidP="00A22BB4">
      <w:pPr>
        <w:pStyle w:val="NoSpacing"/>
      </w:pPr>
    </w:p>
    <w:p w14:paraId="4FC8D542" w14:textId="08AA8228" w:rsidR="006B2F86" w:rsidRPr="00A22BB4" w:rsidRDefault="00A22BB4" w:rsidP="00A22BB4">
      <w:pPr>
        <w:pStyle w:val="NoSpacing"/>
      </w:pPr>
      <w:r>
        <w:t>16 September 2018</w:t>
      </w:r>
    </w:p>
    <w:sectPr w:rsidR="006B2F86" w:rsidRPr="00A22BB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D86D4" w14:textId="77777777" w:rsidR="00A22BB4" w:rsidRDefault="00A22BB4" w:rsidP="00E71FC3">
      <w:pPr>
        <w:spacing w:after="0" w:line="240" w:lineRule="auto"/>
      </w:pPr>
      <w:r>
        <w:separator/>
      </w:r>
    </w:p>
  </w:endnote>
  <w:endnote w:type="continuationSeparator" w:id="0">
    <w:p w14:paraId="467A3832" w14:textId="77777777" w:rsidR="00A22BB4" w:rsidRDefault="00A22BB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CAC1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058B3" w14:textId="77777777" w:rsidR="00A22BB4" w:rsidRDefault="00A22BB4" w:rsidP="00E71FC3">
      <w:pPr>
        <w:spacing w:after="0" w:line="240" w:lineRule="auto"/>
      </w:pPr>
      <w:r>
        <w:separator/>
      </w:r>
    </w:p>
  </w:footnote>
  <w:footnote w:type="continuationSeparator" w:id="0">
    <w:p w14:paraId="25EE29DD" w14:textId="77777777" w:rsidR="00A22BB4" w:rsidRDefault="00A22BB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BB4"/>
    <w:rsid w:val="001A7C09"/>
    <w:rsid w:val="00577BD5"/>
    <w:rsid w:val="00656CBA"/>
    <w:rsid w:val="006A1F77"/>
    <w:rsid w:val="00733BE7"/>
    <w:rsid w:val="00A22BB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982BD"/>
  <w15:chartTrackingRefBased/>
  <w15:docId w15:val="{09F99A2A-146A-4059-8A0F-F49597453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2018-09-16T20:41:00Z</dcterms:created>
  <dcterms:modified xsi:type="dcterms:W3CDTF">2018-09-16T20:42:00Z</dcterms:modified>
</cp:coreProperties>
</file>